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2026-0444-23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Elektro- und Nachrichtentechnik - Kleines Schulzentrum Hiltrup - energetische Sanierung Paul-Gerhardt-/Clemensschule mit Einbindung der ehem. Johannesschule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Elektro- und Nachrichtentechnik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